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6104E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7DC7D18" w14:textId="77777777" w:rsidR="0001573C" w:rsidRDefault="0001573C" w:rsidP="0001573C">
      <w:pPr>
        <w:pStyle w:val="NoSpacing"/>
        <w:rPr>
          <w:rFonts w:cs="Times New Roman"/>
          <w:szCs w:val="24"/>
        </w:rPr>
      </w:pPr>
    </w:p>
    <w:p w14:paraId="20B7C5C2" w14:textId="77777777" w:rsidR="0001573C" w:rsidRDefault="0001573C" w:rsidP="0001573C">
      <w:pPr>
        <w:pStyle w:val="NoSpacing"/>
        <w:rPr>
          <w:rFonts w:cs="Times New Roman"/>
          <w:szCs w:val="24"/>
        </w:rPr>
      </w:pPr>
    </w:p>
    <w:p w14:paraId="452A5441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Agnes(q.v.).</w:t>
      </w:r>
    </w:p>
    <w:p w14:paraId="03EF24F9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86A1264" w14:textId="77777777" w:rsidR="0001573C" w:rsidRDefault="0001573C" w:rsidP="0001573C">
      <w:pPr>
        <w:pStyle w:val="NoSpacing"/>
        <w:rPr>
          <w:rFonts w:cs="Times New Roman"/>
          <w:szCs w:val="24"/>
        </w:rPr>
      </w:pPr>
    </w:p>
    <w:p w14:paraId="68504710" w14:textId="77777777" w:rsidR="0001573C" w:rsidRDefault="0001573C" w:rsidP="0001573C">
      <w:pPr>
        <w:pStyle w:val="NoSpacing"/>
        <w:rPr>
          <w:rFonts w:cs="Times New Roman"/>
          <w:szCs w:val="24"/>
        </w:rPr>
      </w:pPr>
    </w:p>
    <w:p w14:paraId="6AC32E9D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As the executors of William </w:t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>(q.v.) they made a plaint of debt against</w:t>
      </w:r>
    </w:p>
    <w:p w14:paraId="5CE03C43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Crouland</w:t>
      </w:r>
      <w:proofErr w:type="spellEnd"/>
      <w:r>
        <w:rPr>
          <w:rFonts w:cs="Times New Roman"/>
          <w:szCs w:val="24"/>
        </w:rPr>
        <w:t xml:space="preserve"> of Aylesbuty, Buckinghamshire(q.v.), as the executor of</w:t>
      </w:r>
    </w:p>
    <w:p w14:paraId="2174C084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William </w:t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 xml:space="preserve">(q.v.)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John Cony of Somerton, Oxfordshire(q.v.).   </w:t>
      </w:r>
    </w:p>
    <w:p w14:paraId="170A4A31" w14:textId="77777777" w:rsidR="0001573C" w:rsidRDefault="0001573C" w:rsidP="0001573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(ibid.)</w:t>
      </w:r>
    </w:p>
    <w:p w14:paraId="00CD0329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As the executors of William </w:t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>(q.v.) they made a plaint of debt against</w:t>
      </w:r>
    </w:p>
    <w:p w14:paraId="53FEE8B3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Stokes of Aylesbury, Buckinghamshire(q.v.), William Chapman of</w:t>
      </w:r>
    </w:p>
    <w:p w14:paraId="75320CB1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Beachendon</w:t>
      </w:r>
      <w:proofErr w:type="spellEnd"/>
      <w:r>
        <w:rPr>
          <w:rFonts w:cs="Times New Roman"/>
          <w:szCs w:val="24"/>
        </w:rPr>
        <w:t>(q.v.), William Amyot of Aylesbury(q.v.) and Richard Stacy of</w:t>
      </w:r>
    </w:p>
    <w:p w14:paraId="1C1DDCA9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Aylesbury(q.v.).   (ibid.) </w:t>
      </w:r>
    </w:p>
    <w:p w14:paraId="40A70AB3" w14:textId="77777777" w:rsidR="0001573C" w:rsidRDefault="0001573C" w:rsidP="0001573C">
      <w:pPr>
        <w:pStyle w:val="NoSpacing"/>
        <w:rPr>
          <w:rFonts w:cs="Times New Roman"/>
          <w:szCs w:val="24"/>
        </w:rPr>
      </w:pPr>
    </w:p>
    <w:p w14:paraId="63523D8E" w14:textId="77777777" w:rsidR="0001573C" w:rsidRDefault="0001573C" w:rsidP="0001573C">
      <w:pPr>
        <w:pStyle w:val="NoSpacing"/>
        <w:rPr>
          <w:rFonts w:cs="Times New Roman"/>
          <w:szCs w:val="24"/>
        </w:rPr>
      </w:pPr>
    </w:p>
    <w:p w14:paraId="65106A31" w14:textId="77777777" w:rsidR="0001573C" w:rsidRDefault="0001573C" w:rsidP="000157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March 2024</w:t>
      </w:r>
    </w:p>
    <w:p w14:paraId="730383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12FCA" w14:textId="77777777" w:rsidR="0001573C" w:rsidRDefault="0001573C" w:rsidP="009139A6">
      <w:r>
        <w:separator/>
      </w:r>
    </w:p>
  </w:endnote>
  <w:endnote w:type="continuationSeparator" w:id="0">
    <w:p w14:paraId="00ADCDD4" w14:textId="77777777" w:rsidR="0001573C" w:rsidRDefault="000157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BF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C8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19C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955F" w14:textId="77777777" w:rsidR="0001573C" w:rsidRDefault="0001573C" w:rsidP="009139A6">
      <w:r>
        <w:separator/>
      </w:r>
    </w:p>
  </w:footnote>
  <w:footnote w:type="continuationSeparator" w:id="0">
    <w:p w14:paraId="74D7D552" w14:textId="77777777" w:rsidR="0001573C" w:rsidRDefault="000157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30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D5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D8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3C"/>
    <w:rsid w:val="0001573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F43F0"/>
  <w15:chartTrackingRefBased/>
  <w15:docId w15:val="{874D8992-0B45-4811-8DCE-85FF9098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157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2024-04-04T14:30:00Z</dcterms:created>
  <dcterms:modified xsi:type="dcterms:W3CDTF">2024-04-04T14:30:00Z</dcterms:modified>
</cp:coreProperties>
</file>